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FC8C1" w14:textId="77777777" w:rsidR="00192BC0" w:rsidRDefault="00192BC0" w:rsidP="00192B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KYNGESMYLL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A155E86" w14:textId="77777777" w:rsidR="00192BC0" w:rsidRDefault="00192BC0" w:rsidP="00192B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Basingstoke, Hampshire. Fuller.</w:t>
      </w:r>
    </w:p>
    <w:p w14:paraId="70D7E456" w14:textId="77777777" w:rsidR="00192BC0" w:rsidRDefault="00192BC0" w:rsidP="00192B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5FB726" w14:textId="77777777" w:rsidR="00192BC0" w:rsidRDefault="00192BC0" w:rsidP="00192B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01E2AD" w14:textId="77777777" w:rsidR="00192BC0" w:rsidRDefault="00192BC0" w:rsidP="00192BC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Kyngesmyll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and taking against</w:t>
      </w:r>
    </w:p>
    <w:p w14:paraId="3761F7B1" w14:textId="77777777" w:rsidR="00192BC0" w:rsidRDefault="00192BC0" w:rsidP="00192B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Kyngesmyll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Basingstoke.</w:t>
      </w:r>
    </w:p>
    <w:p w14:paraId="446809E8" w14:textId="77777777" w:rsidR="00192BC0" w:rsidRDefault="00192BC0" w:rsidP="00192B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650E37E" w14:textId="77777777" w:rsidR="00192BC0" w:rsidRDefault="00192BC0" w:rsidP="00192B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344D49" w14:textId="77777777" w:rsidR="00192BC0" w:rsidRDefault="00192BC0" w:rsidP="00192B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85D4AB" w14:textId="77777777" w:rsidR="00192BC0" w:rsidRDefault="00192BC0" w:rsidP="00192B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May 2021</w:t>
      </w:r>
    </w:p>
    <w:p w14:paraId="72B745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3FA70" w14:textId="77777777" w:rsidR="00192BC0" w:rsidRDefault="00192BC0" w:rsidP="009139A6">
      <w:r>
        <w:separator/>
      </w:r>
    </w:p>
  </w:endnote>
  <w:endnote w:type="continuationSeparator" w:id="0">
    <w:p w14:paraId="73052B8A" w14:textId="77777777" w:rsidR="00192BC0" w:rsidRDefault="00192B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6C7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F6F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CCE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222F5" w14:textId="77777777" w:rsidR="00192BC0" w:rsidRDefault="00192BC0" w:rsidP="009139A6">
      <w:r>
        <w:separator/>
      </w:r>
    </w:p>
  </w:footnote>
  <w:footnote w:type="continuationSeparator" w:id="0">
    <w:p w14:paraId="29D04A20" w14:textId="77777777" w:rsidR="00192BC0" w:rsidRDefault="00192B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42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578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73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BC0"/>
    <w:rsid w:val="000666E0"/>
    <w:rsid w:val="00192BC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5944F"/>
  <w15:chartTrackingRefBased/>
  <w15:docId w15:val="{57046C4C-15ED-4591-B807-CA7C655A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92B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2021-06-30T19:39:00Z</dcterms:created>
  <dcterms:modified xsi:type="dcterms:W3CDTF">2021-06-30T19:39:00Z</dcterms:modified>
</cp:coreProperties>
</file>